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A8AC16" w14:textId="77777777" w:rsidR="00E917FC" w:rsidRPr="00E917FC" w:rsidRDefault="00E917FC" w:rsidP="00E917FC">
      <w:pPr>
        <w:jc w:val="right"/>
      </w:pPr>
      <w:r w:rsidRPr="00E917FC"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A6335" w14:paraId="6543EC02" w14:textId="77777777" w:rsidTr="00BC6B4A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0DC92D" w14:textId="77777777" w:rsidR="00551CD3" w:rsidRPr="00551CD3" w:rsidRDefault="008235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lang w:val="en-US" w:eastAsia="pl-PL"/>
              </w:rPr>
              <w:t>FACULTY OF COMPUTER SCIENCE AND MANAGEMENT</w:t>
            </w:r>
          </w:p>
          <w:p w14:paraId="2FEB9BFD" w14:textId="77777777" w:rsidR="003C337D" w:rsidRDefault="003C337D" w:rsidP="00D15FC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7CCC0E2D" w14:textId="77777777"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3B48C950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9D0D3A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823509">
              <w:rPr>
                <w:rFonts w:eastAsia="Times New Roman"/>
                <w:b/>
                <w:bCs/>
                <w:lang w:val="en-US" w:eastAsia="pl-PL"/>
              </w:rPr>
              <w:t>: Statystyka Opisowa</w:t>
            </w:r>
          </w:p>
          <w:p w14:paraId="725FCA5E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9D0D3A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823509">
              <w:rPr>
                <w:rFonts w:eastAsia="Times New Roman"/>
                <w:b/>
                <w:bCs/>
                <w:lang w:val="en-US" w:eastAsia="pl-PL"/>
              </w:rPr>
              <w:t>: Descriptive Statistics</w:t>
            </w:r>
          </w:p>
          <w:p w14:paraId="5FE35CDA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823509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306DF5D5" w14:textId="77777777"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823509">
              <w:rPr>
                <w:rFonts w:eastAsia="Times New Roman"/>
                <w:b/>
                <w:bCs/>
                <w:lang w:val="en-US" w:eastAsia="pl-PL"/>
              </w:rPr>
              <w:t>Organizational Management</w:t>
            </w:r>
          </w:p>
          <w:p w14:paraId="057CAFAB" w14:textId="4C8AF146" w:rsidR="003C337D" w:rsidRPr="00551CD3" w:rsidRDefault="00BC6B4A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14:paraId="1B6BEAF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</w:t>
            </w:r>
            <w:r w:rsidR="00823509">
              <w:rPr>
                <w:rFonts w:eastAsia="Times New Roman"/>
                <w:b/>
                <w:bCs/>
                <w:lang w:val="en-US" w:eastAsia="pl-PL"/>
              </w:rPr>
              <w:t>el and form of studies: 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level, full-time </w:t>
            </w:r>
          </w:p>
          <w:p w14:paraId="162105C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14:paraId="0BE68DAA" w14:textId="77777777" w:rsidR="00551CD3" w:rsidRPr="00551CD3" w:rsidRDefault="008235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Subject code MAZ1130</w:t>
            </w:r>
          </w:p>
          <w:p w14:paraId="26D5705A" w14:textId="77777777" w:rsidR="00551CD3" w:rsidRPr="00551CD3" w:rsidRDefault="008235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551CD3" w:rsidRPr="00551CD3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14:paraId="79C1F538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4"/>
        <w:gridCol w:w="1052"/>
        <w:gridCol w:w="1069"/>
        <w:gridCol w:w="1029"/>
        <w:gridCol w:w="760"/>
        <w:gridCol w:w="841"/>
      </w:tblGrid>
      <w:tr w:rsidR="00551CD3" w:rsidRPr="00551CD3" w14:paraId="662E60F3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E9662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007C9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B7D2C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1E82D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8E953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FF961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4A6335" w14:paraId="674A42C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4A2DA2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C57425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05968C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6D29F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EEB50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49DE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4A6335" w14:paraId="4824FBE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F12F1A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A8CB9E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9837B4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9DBCE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657CF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787B7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0C17FB8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E113A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BAD63D" w14:textId="77777777" w:rsidR="00551CD3" w:rsidRPr="00551CD3" w:rsidRDefault="00551CD3" w:rsidP="0082350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B9B853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E1440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FAE44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156D8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DF5A9E" w14:paraId="080EBB7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1882D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6153EB" w14:textId="77777777" w:rsidR="00551CD3" w:rsidRPr="00551CD3" w:rsidRDefault="00551CD3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DD2CF9" w14:textId="77777777" w:rsidR="00551CD3" w:rsidRPr="00551CD3" w:rsidRDefault="00551CD3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1314B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0D81A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34863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70D56F9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39730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FECE5B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3F215E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F008B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8B07B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B4741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4A6335" w14:paraId="6ED48CC8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25DAC7" w14:textId="77777777"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46DAB0" w14:textId="77777777" w:rsidR="00551CD3" w:rsidRPr="00551CD3" w:rsidRDefault="00551CD3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4055F9" w14:textId="77777777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2F089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69B8F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E8A37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4A6335" w14:paraId="7296A70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29D275" w14:textId="4E62F45F" w:rsidR="00551CD3" w:rsidRPr="00551CD3" w:rsidRDefault="00A76C2F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A76C2F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A76C2F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7BD1CF" w14:textId="497E62B4" w:rsidR="00551CD3" w:rsidRPr="00551CD3" w:rsidRDefault="00823509" w:rsidP="008235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  <w:r w:rsidR="00366A78">
              <w:rPr>
                <w:rFonts w:eastAsia="Times New Roman"/>
                <w:lang w:val="en-US" w:eastAsia="pl-PL"/>
              </w:rPr>
              <w:t>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2CBD0E" w14:textId="0400F043" w:rsidR="00551CD3" w:rsidRPr="00551CD3" w:rsidRDefault="00823509" w:rsidP="00366A7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0.</w:t>
            </w:r>
            <w:r w:rsidR="00366A78">
              <w:rPr>
                <w:rFonts w:eastAsia="Times New Roman"/>
                <w:lang w:val="en-US" w:eastAsia="pl-PL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5D872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17689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145F3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1893ECFA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F5A9E" w14:paraId="5151723A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F6F67A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065AA75A" w14:textId="77777777" w:rsidR="00551CD3" w:rsidRPr="00D15FC0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 xml:space="preserve">1. </w:t>
            </w:r>
            <w:r w:rsidR="00823509" w:rsidRPr="00D15FC0">
              <w:rPr>
                <w:rFonts w:eastAsia="Times New Roman"/>
                <w:lang w:val="en-US" w:eastAsia="pl-PL"/>
              </w:rPr>
              <w:t>Knowledge of mathematical analysis: extremes of functions, differential and integral calculus of functions with a single variable</w:t>
            </w:r>
            <w:r w:rsidR="00A23FB4" w:rsidRPr="00D15FC0">
              <w:rPr>
                <w:rFonts w:eastAsia="Times New Roman"/>
                <w:lang w:val="en-US" w:eastAsia="pl-PL"/>
              </w:rPr>
              <w:t>.</w:t>
            </w:r>
            <w:r w:rsidR="00823509" w:rsidRPr="00D15FC0">
              <w:rPr>
                <w:rFonts w:eastAsia="Times New Roman"/>
                <w:lang w:val="en-US" w:eastAsia="pl-PL"/>
              </w:rPr>
              <w:t xml:space="preserve"> </w:t>
            </w:r>
          </w:p>
          <w:p w14:paraId="5ED2D314" w14:textId="77777777" w:rsidR="00551CD3" w:rsidRPr="00D15FC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 xml:space="preserve">2. </w:t>
            </w:r>
            <w:r w:rsidR="00A23FB4" w:rsidRPr="00D15FC0">
              <w:rPr>
                <w:rFonts w:eastAsia="Times New Roman"/>
                <w:lang w:val="en-US" w:eastAsia="pl-PL"/>
              </w:rPr>
              <w:t>Knowledge of basic matrix algebra</w:t>
            </w:r>
          </w:p>
          <w:p w14:paraId="58F8869F" w14:textId="77777777" w:rsidR="00551CD3" w:rsidRPr="00D15FC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 xml:space="preserve">3. </w:t>
            </w:r>
            <w:r w:rsidR="00A23FB4" w:rsidRPr="00D15FC0">
              <w:rPr>
                <w:rFonts w:eastAsia="Times New Roman"/>
                <w:lang w:val="en-US" w:eastAsia="pl-PL"/>
              </w:rPr>
              <w:t>Ability to use computer packages for data management</w:t>
            </w:r>
          </w:p>
        </w:tc>
      </w:tr>
    </w:tbl>
    <w:p w14:paraId="3C980D90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DF5A9E" w14:paraId="245F35D1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4D15C5" w14:textId="77777777" w:rsidR="00551CD3" w:rsidRPr="00D15FC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D15FC0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1848F2D9" w14:textId="77777777" w:rsidR="00551CD3" w:rsidRPr="00D15FC0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D15FC0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A23FB4" w:rsidRPr="00D15FC0">
              <w:rPr>
                <w:rFonts w:eastAsia="Times New Roman"/>
                <w:sz w:val="22"/>
                <w:lang w:val="en-US" w:eastAsia="pl-PL"/>
              </w:rPr>
              <w:t>To gain knowledge of the fundamentals of probability theory</w:t>
            </w:r>
          </w:p>
          <w:p w14:paraId="41991EDC" w14:textId="77777777" w:rsidR="00551CD3" w:rsidRPr="00D15FC0" w:rsidRDefault="00AA13D5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D15FC0">
              <w:rPr>
                <w:rFonts w:eastAsia="Times New Roman"/>
                <w:sz w:val="22"/>
                <w:lang w:val="en-US" w:eastAsia="pl-PL"/>
              </w:rPr>
              <w:t>C2</w:t>
            </w:r>
            <w:r w:rsidR="00A23FB4" w:rsidRPr="00D15FC0">
              <w:rPr>
                <w:rFonts w:eastAsia="Times New Roman"/>
                <w:sz w:val="22"/>
                <w:lang w:val="en-US" w:eastAsia="pl-PL"/>
              </w:rPr>
              <w:t xml:space="preserve"> To learn to use common methods of describing data</w:t>
            </w:r>
          </w:p>
          <w:p w14:paraId="2A41C852" w14:textId="77777777" w:rsidR="00A23FB4" w:rsidRPr="00D15FC0" w:rsidRDefault="00A23FB4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D15FC0">
              <w:rPr>
                <w:rFonts w:eastAsia="Times New Roman"/>
                <w:sz w:val="22"/>
                <w:lang w:val="en-US" w:eastAsia="pl-PL"/>
              </w:rPr>
              <w:t>C3 To be able to carry out statistical analysis based on empirical data</w:t>
            </w:r>
          </w:p>
          <w:p w14:paraId="38AEC8EE" w14:textId="77777777" w:rsidR="00A23FB4" w:rsidRPr="00D15FC0" w:rsidRDefault="00A23FB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sz w:val="22"/>
                <w:lang w:val="en-US" w:eastAsia="pl-PL"/>
              </w:rPr>
              <w:t>C4 Appreciation of the potential of probabilistic models when events have uncertain outcomes</w:t>
            </w:r>
          </w:p>
        </w:tc>
      </w:tr>
    </w:tbl>
    <w:p w14:paraId="73A06738" w14:textId="77777777" w:rsidR="00551CD3" w:rsidRPr="00D15FC0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F5A9E" w14:paraId="2D7F7C33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A4B671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28F80ADB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4EC54C7F" w14:textId="41671B02" w:rsidR="00551CD3" w:rsidRPr="00D15FC0" w:rsidRDefault="00A76C2F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AA13D5" w:rsidRPr="00D15FC0">
              <w:rPr>
                <w:rFonts w:eastAsia="Times New Roman"/>
                <w:lang w:val="en-US" w:eastAsia="pl-PL"/>
              </w:rPr>
              <w:t>_W</w:t>
            </w:r>
            <w:r w:rsidR="00551CD3" w:rsidRPr="00D15FC0">
              <w:rPr>
                <w:rFonts w:eastAsia="Times New Roman"/>
                <w:lang w:val="en-US" w:eastAsia="pl-PL"/>
              </w:rPr>
              <w:t>01</w:t>
            </w:r>
            <w:r w:rsidR="00A23FB4" w:rsidRPr="00D15FC0">
              <w:rPr>
                <w:rFonts w:eastAsia="Times New Roman"/>
                <w:lang w:val="en-US" w:eastAsia="pl-PL"/>
              </w:rPr>
              <w:t xml:space="preserve"> The student will know the basic tools of descriptive statistics and understand the fundamental concepts of probability theory.</w:t>
            </w:r>
          </w:p>
          <w:p w14:paraId="02149548" w14:textId="77777777" w:rsidR="00A23FB4" w:rsidRPr="00D15FC0" w:rsidRDefault="00A23FB4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6AAFA945" w14:textId="77777777" w:rsidR="00551CD3" w:rsidRPr="00D15FC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relating to skills:</w:t>
            </w:r>
          </w:p>
          <w:p w14:paraId="6FFDAC29" w14:textId="7E6E047E" w:rsidR="00551CD3" w:rsidRPr="00551CD3" w:rsidRDefault="00A76C2F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AA13D5">
              <w:rPr>
                <w:rFonts w:eastAsia="Times New Roman"/>
                <w:lang w:val="en-US" w:eastAsia="pl-PL"/>
              </w:rPr>
              <w:t>_U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A23FB4">
              <w:rPr>
                <w:rFonts w:eastAsia="Times New Roman"/>
                <w:lang w:val="en-US" w:eastAsia="pl-PL"/>
              </w:rPr>
              <w:t xml:space="preserve"> The student will be able to analyze statistical data and interpret the results of such analysis.</w:t>
            </w:r>
          </w:p>
          <w:p w14:paraId="71C2878B" w14:textId="2BC13B4A" w:rsidR="00551CD3" w:rsidRDefault="00A76C2F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AA13D5">
              <w:rPr>
                <w:rFonts w:eastAsia="Times New Roman"/>
                <w:lang w:val="en-US" w:eastAsia="pl-PL"/>
              </w:rPr>
              <w:t>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A23FB4">
              <w:rPr>
                <w:rFonts w:eastAsia="Times New Roman"/>
                <w:lang w:val="en-US" w:eastAsia="pl-PL"/>
              </w:rPr>
              <w:t xml:space="preserve"> The student will be able to construct simple probabilistic models useful in the </w:t>
            </w:r>
            <w:r w:rsidR="00A23FB4">
              <w:rPr>
                <w:rFonts w:eastAsia="Times New Roman"/>
                <w:lang w:val="en-US" w:eastAsia="pl-PL"/>
              </w:rPr>
              <w:lastRenderedPageBreak/>
              <w:t>management process</w:t>
            </w:r>
          </w:p>
          <w:p w14:paraId="4ED6DA01" w14:textId="0576D3C6" w:rsidR="00A23FB4" w:rsidRDefault="00A76C2F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A23FB4">
              <w:rPr>
                <w:rFonts w:eastAsia="Times New Roman"/>
                <w:lang w:val="en-US" w:eastAsia="pl-PL"/>
              </w:rPr>
              <w:t>_U03 The student will understand the need to consider appropriate probabilistic models in the analysis of statistical data.</w:t>
            </w:r>
          </w:p>
          <w:p w14:paraId="2376319B" w14:textId="77777777" w:rsidR="00551CD3" w:rsidRPr="00551CD3" w:rsidRDefault="00551CD3" w:rsidP="00A23FB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14:paraId="0859C79A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152E54FF" w14:textId="3756D6CE" w:rsidR="00551CD3" w:rsidRPr="00D15FC0" w:rsidRDefault="00A76C2F" w:rsidP="00BC6B4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AA13D5" w:rsidRPr="00D15FC0">
              <w:rPr>
                <w:rFonts w:eastAsia="Times New Roman"/>
                <w:lang w:val="en-US" w:eastAsia="pl-PL"/>
              </w:rPr>
              <w:t>_K</w:t>
            </w:r>
            <w:r w:rsidR="00551CD3" w:rsidRPr="00D15FC0">
              <w:rPr>
                <w:rFonts w:eastAsia="Times New Roman"/>
                <w:lang w:val="en-US" w:eastAsia="pl-PL"/>
              </w:rPr>
              <w:t>01</w:t>
            </w:r>
            <w:r w:rsidR="00A23FB4" w:rsidRPr="00D15FC0">
              <w:rPr>
                <w:rFonts w:eastAsia="Times New Roman"/>
                <w:lang w:val="en-US" w:eastAsia="pl-PL"/>
              </w:rPr>
              <w:t xml:space="preserve"> The student will be able to make a critical appraisal of a probabilistic model describing simple socio-economic processes.</w:t>
            </w:r>
          </w:p>
        </w:tc>
      </w:tr>
    </w:tbl>
    <w:p w14:paraId="0ECC87E6" w14:textId="77777777" w:rsidR="00551CD3" w:rsidRPr="00D15FC0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088"/>
        <w:gridCol w:w="1413"/>
      </w:tblGrid>
      <w:tr w:rsidR="00551CD3" w:rsidRPr="00551CD3" w14:paraId="51A2F049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862E16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5B0A7644" w14:textId="77777777" w:rsidTr="000F2F31">
        <w:trPr>
          <w:trHeight w:val="505"/>
        </w:trPr>
        <w:tc>
          <w:tcPr>
            <w:tcW w:w="7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E908BE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015443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551CD3" w:rsidRPr="00551CD3" w14:paraId="797E295E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B67E625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BF4F24F" w14:textId="77777777" w:rsidR="00551CD3" w:rsidRPr="00D15FC0" w:rsidRDefault="00A23FB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>General population, sample, representatitive sample</w:t>
            </w:r>
            <w:r w:rsidR="000F2F31" w:rsidRPr="00D15FC0">
              <w:rPr>
                <w:rFonts w:eastAsia="Times New Roman"/>
                <w:sz w:val="22"/>
                <w:szCs w:val="22"/>
                <w:lang w:val="en-US" w:eastAsia="pl-PL"/>
              </w:rPr>
              <w:t>, random sample, precision and bias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008483" w14:textId="77777777" w:rsidR="000F2F31" w:rsidRPr="000F2F31" w:rsidRDefault="000F2F31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0F2F31">
              <w:rPr>
                <w:rFonts w:eastAsia="Times New Roman"/>
                <w:sz w:val="2"/>
                <w:lang w:eastAsia="pl-PL"/>
              </w:rPr>
              <w:t>2</w:t>
            </w:r>
          </w:p>
          <w:p w14:paraId="71E857D3" w14:textId="77777777" w:rsidR="00551CD3" w:rsidRPr="000F2F31" w:rsidRDefault="000F2F31" w:rsidP="000F2F3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551CD3" w:rsidRPr="00551CD3" w14:paraId="09E52C48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05F4C1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78B88D3" w14:textId="77777777" w:rsidR="00551CD3" w:rsidRPr="00FA2E7A" w:rsidRDefault="000F2F31" w:rsidP="00725EF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>Graphical methods of describing samples</w:t>
            </w:r>
            <w:r w:rsidR="00725EF3" w:rsidRPr="00D15FC0">
              <w:rPr>
                <w:rFonts w:eastAsia="Times New Roman"/>
                <w:sz w:val="22"/>
                <w:szCs w:val="22"/>
                <w:lang w:val="en-US" w:eastAsia="pl-PL"/>
              </w:rPr>
              <w:t xml:space="preserve">. Measures of centrality and dispersion. </w:t>
            </w:r>
            <w:r w:rsidR="00725EF3">
              <w:rPr>
                <w:rFonts w:eastAsia="Times New Roman"/>
                <w:sz w:val="22"/>
                <w:szCs w:val="22"/>
                <w:lang w:eastAsia="pl-PL"/>
              </w:rPr>
              <w:t>Skewness.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0CD21B" w14:textId="77777777" w:rsidR="00551CD3" w:rsidRPr="000F2F31" w:rsidRDefault="000F2F31" w:rsidP="000F2F3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1816239F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7E06ACC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  <w:r w:rsidR="00725EF3">
              <w:rPr>
                <w:rFonts w:eastAsia="Times New Roman"/>
                <w:sz w:val="22"/>
                <w:szCs w:val="22"/>
                <w:lang w:eastAsia="pl-PL"/>
              </w:rPr>
              <w:t>-4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76DE721" w14:textId="77777777" w:rsidR="00551CD3" w:rsidRPr="00FA2E7A" w:rsidRDefault="000F2F3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 xml:space="preserve">Frequency interpration of probability and axioms of probability. </w:t>
            </w:r>
            <w:r w:rsidR="00725EF3">
              <w:rPr>
                <w:rFonts w:eastAsia="Times New Roman"/>
                <w:sz w:val="22"/>
                <w:szCs w:val="22"/>
                <w:lang w:eastAsia="pl-PL"/>
              </w:rPr>
              <w:t xml:space="preserve">Conditional probability. Probability trees.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Bayes’ theorems</w:t>
            </w:r>
            <w:r w:rsidR="00725EF3">
              <w:rPr>
                <w:rFonts w:eastAsia="Times New Roman"/>
                <w:sz w:val="22"/>
                <w:szCs w:val="22"/>
                <w:lang w:eastAsia="pl-PL"/>
              </w:rPr>
              <w:t>. Independence of events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48C0B9" w14:textId="77777777" w:rsidR="00551CD3" w:rsidRPr="000F2F31" w:rsidRDefault="000F2F31" w:rsidP="000F2F3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</w:t>
            </w:r>
            <w:r w:rsidR="00725EF3">
              <w:rPr>
                <w:rFonts w:eastAsia="Times New Roman"/>
                <w:lang w:eastAsia="pl-PL"/>
              </w:rPr>
              <w:t>4</w:t>
            </w:r>
          </w:p>
        </w:tc>
      </w:tr>
      <w:tr w:rsidR="00551CD3" w:rsidRPr="00551CD3" w14:paraId="69C366EB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46136E6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725EF3">
              <w:rPr>
                <w:rFonts w:eastAsia="Times New Roman"/>
                <w:sz w:val="22"/>
                <w:szCs w:val="22"/>
                <w:lang w:eastAsia="pl-PL"/>
              </w:rPr>
              <w:t xml:space="preserve"> 5-6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083C882" w14:textId="77777777" w:rsidR="00551CD3" w:rsidRPr="00D15FC0" w:rsidRDefault="000F2F3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>Discrete random variables and their distributions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AFEA7C" w14:textId="77777777" w:rsidR="00551CD3" w:rsidRPr="000F2F31" w:rsidRDefault="00725EF3" w:rsidP="000F2F3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551CD3" w:rsidRPr="00551CD3" w14:paraId="7F9EE8F1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8503757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725EF3">
              <w:rPr>
                <w:rFonts w:eastAsia="Times New Roman"/>
                <w:sz w:val="22"/>
                <w:szCs w:val="22"/>
                <w:lang w:eastAsia="pl-PL"/>
              </w:rPr>
              <w:t xml:space="preserve"> 7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867C2A6" w14:textId="77777777" w:rsidR="00551CD3" w:rsidRPr="00D15FC0" w:rsidRDefault="000F2F3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>Continuous random variables and their distributions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A31D12" w14:textId="77777777" w:rsidR="00551CD3" w:rsidRPr="000F2F31" w:rsidRDefault="000F2F31" w:rsidP="000F2F3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22</w:t>
            </w: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5B2251F7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5B689B" w14:textId="77777777" w:rsidR="00551CD3" w:rsidRPr="00FA2E7A" w:rsidRDefault="000F2F31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725EF3"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3C8A9F2" w14:textId="77777777" w:rsidR="00551CD3" w:rsidRPr="00FA2E7A" w:rsidRDefault="000F2F31" w:rsidP="000F2F31">
            <w:pPr>
              <w:tabs>
                <w:tab w:val="left" w:pos="524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The normal distribution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ab/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2C8620" w14:textId="77777777" w:rsidR="00551CD3" w:rsidRPr="000F2F31" w:rsidRDefault="000F2F31" w:rsidP="000F2F3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</w:t>
            </w: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F2F31" w:rsidRPr="00551CD3" w14:paraId="24BE8079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AF507D" w14:textId="77777777" w:rsidR="000F2F31" w:rsidRPr="00FA2E7A" w:rsidRDefault="000F2F3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725EF3">
              <w:rPr>
                <w:rFonts w:eastAsia="Times New Roman"/>
                <w:sz w:val="22"/>
                <w:szCs w:val="22"/>
                <w:lang w:eastAsia="pl-PL"/>
              </w:rPr>
              <w:t>9-10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AFAA7F" w14:textId="77777777" w:rsidR="000F2F31" w:rsidRPr="00FA2E7A" w:rsidRDefault="000F2F31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>The central limit theorem and its applications. Distribution of the sample mean</w:t>
            </w:r>
            <w:r w:rsidR="00725EF3" w:rsidRPr="00D15FC0">
              <w:rPr>
                <w:rFonts w:eastAsia="Times New Roman"/>
                <w:sz w:val="22"/>
                <w:szCs w:val="22"/>
                <w:lang w:val="en-US" w:eastAsia="pl-PL"/>
              </w:rPr>
              <w:t xml:space="preserve"> and proportion</w:t>
            </w: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 xml:space="preserve">.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Normal approximation to the binomial distribution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C90DF" w14:textId="77777777" w:rsidR="000F2F31" w:rsidRPr="000F2F31" w:rsidRDefault="00725EF3" w:rsidP="000F2F3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0F2F31" w:rsidRPr="00551CD3" w14:paraId="3B2AB64F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53640B" w14:textId="77777777" w:rsidR="000F2F31" w:rsidRPr="00FA2E7A" w:rsidRDefault="000F2F3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725EF3">
              <w:rPr>
                <w:rFonts w:eastAsia="Times New Roman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31DBC8" w14:textId="77777777" w:rsidR="000F2F31" w:rsidRPr="00FA2E7A" w:rsidRDefault="000F2F31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 xml:space="preserve">Joint distributions of </w:t>
            </w:r>
            <w:r w:rsidR="00CA223A" w:rsidRPr="00D15FC0">
              <w:rPr>
                <w:rFonts w:eastAsia="Times New Roman"/>
                <w:sz w:val="22"/>
                <w:szCs w:val="22"/>
                <w:lang w:val="en-US" w:eastAsia="pl-PL"/>
              </w:rPr>
              <w:t xml:space="preserve">two </w:t>
            </w: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 xml:space="preserve">discrete random variables.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Correlation coefficient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93CB4" w14:textId="77777777" w:rsidR="000F2F31" w:rsidRPr="00725EF3" w:rsidRDefault="00725EF3" w:rsidP="00725E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F2F31" w:rsidRPr="00551CD3" w14:paraId="1A970864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A0C445" w14:textId="77777777" w:rsidR="000F2F31" w:rsidRPr="00FA2E7A" w:rsidRDefault="00725EF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12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968785" w14:textId="77777777" w:rsidR="000F2F31" w:rsidRPr="00FA2E7A" w:rsidRDefault="00725EF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Conditional distributions. Probabilistic regression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9EE48" w14:textId="77777777" w:rsidR="000F2F31" w:rsidRPr="00725EF3" w:rsidRDefault="00725EF3" w:rsidP="00725E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F2F31" w:rsidRPr="00551CD3" w14:paraId="32E06D2B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299BB4" w14:textId="77777777" w:rsidR="000F2F31" w:rsidRPr="00FA2E7A" w:rsidRDefault="00725EF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13-14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A4704C8" w14:textId="77777777" w:rsidR="000F2F31" w:rsidRPr="00D15FC0" w:rsidRDefault="00725EF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FC0">
              <w:rPr>
                <w:rFonts w:eastAsia="Times New Roman"/>
                <w:sz w:val="22"/>
                <w:szCs w:val="22"/>
                <w:lang w:val="en-US" w:eastAsia="pl-PL"/>
              </w:rPr>
              <w:t>Estimation of the parameters of a distribution. Method of moments and maximum likelihood estimation.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F55EE" w14:textId="77777777" w:rsidR="000F2F31" w:rsidRPr="00725EF3" w:rsidRDefault="00725EF3" w:rsidP="00725E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0F2F31" w:rsidRPr="00551CD3" w14:paraId="3261534F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C8DF10" w14:textId="77777777" w:rsidR="000F2F31" w:rsidRPr="00FA2E7A" w:rsidRDefault="00725EF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15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225DDA" w14:textId="77777777" w:rsidR="000F2F31" w:rsidRPr="00FA2E7A" w:rsidRDefault="00725EF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Interval estimation</w:t>
            </w:r>
            <w:r w:rsidR="00CA223A">
              <w:rPr>
                <w:rFonts w:eastAsia="Times New Roman"/>
                <w:sz w:val="22"/>
                <w:szCs w:val="22"/>
                <w:lang w:eastAsia="pl-PL"/>
              </w:rPr>
              <w:t>. Confidence intervals.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74366" w14:textId="77777777" w:rsidR="000F2F31" w:rsidRPr="00725EF3" w:rsidRDefault="00725EF3" w:rsidP="00725E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4B82B2B2" w14:textId="77777777" w:rsidTr="000F2F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C5BA77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E8F4CFB" w14:textId="77777777"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892CA7" w14:textId="77777777" w:rsidR="00551CD3" w:rsidRPr="00725EF3" w:rsidRDefault="00725EF3" w:rsidP="00725E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14:paraId="700E410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7B9012E0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E2D9F4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D0491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14:paraId="4DAE2D0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31055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A61500" w14:textId="77777777" w:rsidR="00551CD3" w:rsidRPr="00D15FC0" w:rsidRDefault="00725EF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Types of variable. Sampling. Precision and bias.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805E4A" w14:textId="77777777" w:rsidR="00551CD3" w:rsidRPr="00551CD3" w:rsidRDefault="00725EF3" w:rsidP="00725E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551CD3" w:rsidRPr="00551CD3" w14:paraId="5CC04EE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03226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4C1C6A" w14:textId="77777777" w:rsidR="00551CD3" w:rsidRPr="00D15FC0" w:rsidRDefault="00725EF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Graphical and numerical methods of describing samples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EAFB88" w14:textId="77777777" w:rsidR="00551CD3" w:rsidRPr="00551CD3" w:rsidRDefault="00725EF3" w:rsidP="00725EF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2037538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9F93C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F4813E" w14:textId="77777777" w:rsidR="00551CD3" w:rsidRPr="00551CD3" w:rsidRDefault="00CA223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 xml:space="preserve">Conditional probability. Probability trees. Bayes’ theorems. </w:t>
            </w:r>
            <w:r>
              <w:rPr>
                <w:rFonts w:eastAsia="Times New Roman"/>
                <w:lang w:eastAsia="pl-PL"/>
              </w:rPr>
              <w:t>Independence of events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0F2CD2" w14:textId="77777777" w:rsidR="00551CD3" w:rsidRPr="00551CD3" w:rsidRDefault="00CA223A" w:rsidP="00CA223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77C6F13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8C105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5C09E9" w14:textId="77777777" w:rsidR="00551CD3" w:rsidRPr="00D15FC0" w:rsidRDefault="00CA223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Discrete distributions: 0-1, binomial, Poisson and the applications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F518D9" w14:textId="77777777" w:rsidR="00551CD3" w:rsidRPr="00551CD3" w:rsidRDefault="00CA223A" w:rsidP="00CA223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39E5346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2056D2" w14:textId="77777777" w:rsidR="00551CD3" w:rsidRPr="00551CD3" w:rsidRDefault="00CA223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AF84BD" w14:textId="77777777" w:rsidR="00551CD3" w:rsidRPr="00D15FC0" w:rsidRDefault="00CA223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Continuous distributions: uniform, exponential, Pareto, normal distribution and their applications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842752" w14:textId="77777777" w:rsidR="00551CD3" w:rsidRPr="00551CD3" w:rsidRDefault="00CA223A" w:rsidP="00CA223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CA223A" w:rsidRPr="00551CD3" w14:paraId="53E5D3F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8356D" w14:textId="77777777" w:rsidR="00CA223A" w:rsidRPr="00551CD3" w:rsidRDefault="00CA223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6608E" w14:textId="77777777" w:rsidR="00CA223A" w:rsidRPr="00551CD3" w:rsidRDefault="00CA223A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D15FC0">
              <w:rPr>
                <w:rFonts w:eastAsia="Times New Roman"/>
                <w:sz w:val="22"/>
                <w:lang w:val="en-US" w:eastAsia="pl-PL"/>
              </w:rPr>
              <w:t xml:space="preserve">Joint distributions. Correlation coefficient and its interpretation. </w:t>
            </w:r>
            <w:r>
              <w:rPr>
                <w:rFonts w:eastAsia="Times New Roman"/>
                <w:sz w:val="22"/>
                <w:lang w:eastAsia="pl-PL"/>
              </w:rPr>
              <w:t>Conditional distributions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2E5C6" w14:textId="77777777" w:rsidR="00CA223A" w:rsidRPr="00551CD3" w:rsidRDefault="00CA223A" w:rsidP="00CA223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CA223A" w:rsidRPr="00551CD3" w14:paraId="5ADC32A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282E1" w14:textId="77777777" w:rsidR="00CA223A" w:rsidRPr="00551CD3" w:rsidRDefault="00CA223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3AFC8" w14:textId="77777777" w:rsidR="00CA223A" w:rsidRPr="00D15FC0" w:rsidRDefault="00CA223A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D15FC0">
              <w:rPr>
                <w:rFonts w:eastAsia="Times New Roman"/>
                <w:sz w:val="22"/>
                <w:lang w:val="en-US" w:eastAsia="pl-PL"/>
              </w:rPr>
              <w:t>Point estimation (method of moments and maximum likelihood estimation) and confidence intervals.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B4E6B" w14:textId="77777777" w:rsidR="00CA223A" w:rsidRPr="00551CD3" w:rsidRDefault="00CA223A" w:rsidP="00CA223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CA223A" w:rsidRPr="00551CD3" w14:paraId="464FDEA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FB144" w14:textId="77777777" w:rsidR="00CA223A" w:rsidRPr="00551CD3" w:rsidRDefault="00CA223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068ED" w14:textId="77777777" w:rsidR="00CA223A" w:rsidRPr="00551CD3" w:rsidRDefault="00CA223A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End of course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6232B" w14:textId="77777777" w:rsidR="00CA223A" w:rsidRPr="00551CD3" w:rsidRDefault="00CA223A" w:rsidP="00CA223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7211B41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1D385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07E1C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6DB6FC" w14:textId="77777777" w:rsidR="00551CD3" w:rsidRPr="00551CD3" w:rsidRDefault="00CA223A" w:rsidP="00CA223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14:paraId="7247A548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Start w:id="9" w:name="table0B"/>
      <w:bookmarkEnd w:id="8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3467EE9F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9CB8BC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366A78" w14:paraId="61FACE5C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3A19F0" w14:textId="77777777" w:rsidR="00551CD3" w:rsidRPr="00D15FC0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N</w:t>
            </w:r>
            <w:r w:rsidR="00551CD3" w:rsidRPr="00D15FC0">
              <w:rPr>
                <w:rFonts w:eastAsia="Times New Roman"/>
                <w:lang w:val="en-US" w:eastAsia="pl-PL"/>
              </w:rPr>
              <w:t>1.</w:t>
            </w:r>
            <w:r w:rsidR="00CA223A" w:rsidRPr="00D15FC0">
              <w:rPr>
                <w:rFonts w:eastAsia="Times New Roman"/>
                <w:lang w:val="en-US" w:eastAsia="pl-PL"/>
              </w:rPr>
              <w:t xml:space="preserve"> Lists of exercises for the problems classes</w:t>
            </w:r>
          </w:p>
          <w:p w14:paraId="5A01CD4D" w14:textId="77777777" w:rsidR="00551CD3" w:rsidRPr="00D15FC0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N</w:t>
            </w:r>
            <w:r w:rsidR="00551CD3" w:rsidRPr="00D15FC0">
              <w:rPr>
                <w:rFonts w:eastAsia="Times New Roman"/>
                <w:lang w:val="en-US" w:eastAsia="pl-PL"/>
              </w:rPr>
              <w:t>2.</w:t>
            </w:r>
            <w:r w:rsidR="00CA223A" w:rsidRPr="00D15FC0">
              <w:rPr>
                <w:rFonts w:eastAsia="Times New Roman"/>
                <w:lang w:val="en-US" w:eastAsia="pl-PL"/>
              </w:rPr>
              <w:t xml:space="preserve"> Lists of additional exercises for studying</w:t>
            </w:r>
          </w:p>
          <w:p w14:paraId="122DD6E5" w14:textId="77777777" w:rsidR="00CA223A" w:rsidRPr="00D15FC0" w:rsidRDefault="00CA223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14:paraId="0399D375" w14:textId="77777777" w:rsidR="00551CD3" w:rsidRPr="00D15FC0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N</w:t>
            </w:r>
            <w:r w:rsidR="00551CD3" w:rsidRPr="00D15FC0">
              <w:rPr>
                <w:rFonts w:eastAsia="Times New Roman"/>
                <w:lang w:val="en-US" w:eastAsia="pl-PL"/>
              </w:rPr>
              <w:t>3.</w:t>
            </w:r>
            <w:r w:rsidR="00CA223A" w:rsidRPr="00D15FC0">
              <w:rPr>
                <w:rFonts w:eastAsia="Times New Roman"/>
                <w:lang w:val="en-US" w:eastAsia="pl-PL"/>
              </w:rPr>
              <w:t xml:space="preserve"> Examples of applications in everyday problems, management and economics. Presentation of data </w:t>
            </w:r>
            <w:r w:rsidR="00731C6E" w:rsidRPr="00D15FC0">
              <w:rPr>
                <w:rFonts w:eastAsia="Times New Roman"/>
                <w:lang w:val="en-US" w:eastAsia="pl-PL"/>
              </w:rPr>
              <w:t>in the media.</w:t>
            </w:r>
          </w:p>
          <w:p w14:paraId="3F51CED3" w14:textId="77777777" w:rsidR="00CA223A" w:rsidRPr="00D15FC0" w:rsidRDefault="00CA223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N4. Written test.</w:t>
            </w:r>
          </w:p>
          <w:p w14:paraId="40784BA5" w14:textId="77777777" w:rsidR="00CA223A" w:rsidRPr="00D15FC0" w:rsidRDefault="00CA223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N5. Presentation of additional problems and applications</w:t>
            </w:r>
          </w:p>
        </w:tc>
      </w:tr>
    </w:tbl>
    <w:p w14:paraId="6DCB7BF5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3"/>
        <w:gridCol w:w="1216"/>
        <w:gridCol w:w="6766"/>
      </w:tblGrid>
      <w:tr w:rsidR="00731C6E" w:rsidRPr="00366A78" w14:paraId="7E476075" w14:textId="77777777" w:rsidTr="00731C6E"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5F4C5B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011DB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6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DCF8F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731C6E" w:rsidRPr="00DF5A9E" w14:paraId="436A1AA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4C752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  <w:r w:rsidR="00731C6E">
              <w:rPr>
                <w:rFonts w:eastAsia="Times New Roman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36E408" w14:textId="2DCFDBB0" w:rsidR="00551CD3" w:rsidRPr="00551CD3" w:rsidRDefault="00A76C2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PEU</w:t>
            </w:r>
            <w:r w:rsidR="00731C6E">
              <w:rPr>
                <w:rFonts w:eastAsia="Times New Roman"/>
                <w:lang w:eastAsia="pl-PL"/>
              </w:rPr>
              <w:t>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D6EDB6" w14:textId="77777777" w:rsidR="00551CD3" w:rsidRPr="00D15FC0" w:rsidRDefault="00731C6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Assessment of a report based on the numerical and graphical presentation of statistical data in the middle of the semester</w:t>
            </w:r>
          </w:p>
        </w:tc>
      </w:tr>
      <w:tr w:rsidR="00731C6E" w:rsidRPr="00DF5A9E" w14:paraId="024380A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8E94E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F40A68" w14:textId="1C0D341D" w:rsidR="00551CD3" w:rsidRPr="00551CD3" w:rsidRDefault="00A76C2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PEU</w:t>
            </w:r>
            <w:r w:rsidR="00731C6E">
              <w:rPr>
                <w:rFonts w:eastAsia="Times New Roman"/>
                <w:lang w:eastAsia="pl-PL"/>
              </w:rPr>
              <w:t>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402E77" w14:textId="77777777" w:rsidR="00551CD3" w:rsidRPr="00D15FC0" w:rsidRDefault="00731C6E" w:rsidP="00731C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 xml:space="preserve">Assessment of solutions to additional problems </w:t>
            </w:r>
          </w:p>
        </w:tc>
      </w:tr>
      <w:tr w:rsidR="00731C6E" w:rsidRPr="00DF5A9E" w14:paraId="7CEC207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B059E" w14:textId="77777777" w:rsidR="00731C6E" w:rsidRPr="00551CD3" w:rsidRDefault="00731C6E" w:rsidP="00731C6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369C6" w14:textId="0E20E2B7" w:rsidR="00731C6E" w:rsidRPr="00551CD3" w:rsidRDefault="00A76C2F" w:rsidP="00731C6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PEU</w:t>
            </w:r>
            <w:r w:rsidR="00731C6E">
              <w:rPr>
                <w:rFonts w:eastAsia="Times New Roman"/>
                <w:lang w:eastAsia="pl-PL"/>
              </w:rPr>
              <w:t>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DA692" w14:textId="77777777" w:rsidR="00731C6E" w:rsidRPr="00D15FC0" w:rsidRDefault="00731C6E" w:rsidP="00731C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Assessment of solutions to problems considered in the problems classes</w:t>
            </w:r>
          </w:p>
        </w:tc>
      </w:tr>
      <w:tr w:rsidR="00731C6E" w:rsidRPr="00DF5A9E" w14:paraId="560220E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6E8D3" w14:textId="77777777" w:rsidR="00731C6E" w:rsidRPr="00551CD3" w:rsidRDefault="00731C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EADE8" w14:textId="6C6E8220" w:rsidR="00731C6E" w:rsidRDefault="00A76C2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PEU</w:t>
            </w:r>
            <w:r w:rsidR="00731C6E">
              <w:rPr>
                <w:rFonts w:eastAsia="Times New Roman"/>
                <w:lang w:eastAsia="pl-PL"/>
              </w:rPr>
              <w:t>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29384" w14:textId="77777777" w:rsidR="00731C6E" w:rsidRPr="00D15FC0" w:rsidRDefault="00731C6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lang w:val="en-US" w:eastAsia="pl-PL"/>
              </w:rPr>
              <w:t>Assessment of students’ abaility to independently apply concepts of probabilistic modelling</w:t>
            </w:r>
          </w:p>
        </w:tc>
      </w:tr>
      <w:tr w:rsidR="00731C6E" w:rsidRPr="00551CD3" w14:paraId="0A025E7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5BBDA" w14:textId="77777777" w:rsidR="00731C6E" w:rsidRPr="00551CD3" w:rsidRDefault="00731C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463ED" w14:textId="4C2180B9" w:rsidR="00731C6E" w:rsidRDefault="00A76C2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PEU</w:t>
            </w:r>
            <w:r w:rsidR="00731C6E">
              <w:rPr>
                <w:rFonts w:eastAsia="Times New Roman"/>
                <w:lang w:eastAsia="pl-PL"/>
              </w:rPr>
              <w:t>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A4ABE" w14:textId="77777777" w:rsidR="00731C6E" w:rsidRDefault="00731C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Written test</w:t>
            </w:r>
          </w:p>
        </w:tc>
      </w:tr>
      <w:tr w:rsidR="00731C6E" w:rsidRPr="00551CD3" w14:paraId="56D1EC52" w14:textId="77777777" w:rsidTr="00731C6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E2C55" w14:textId="77777777" w:rsidR="00731C6E" w:rsidRPr="00551CD3" w:rsidRDefault="00731C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78874" w14:textId="02F807AE" w:rsidR="00731C6E" w:rsidRPr="00551CD3" w:rsidRDefault="00A76C2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PEU</w:t>
            </w:r>
            <w:r w:rsidR="00731C6E">
              <w:rPr>
                <w:rFonts w:eastAsia="Times New Roman"/>
                <w:lang w:eastAsia="pl-PL"/>
              </w:rPr>
              <w:t>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AA03C" w14:textId="77777777" w:rsidR="00731C6E" w:rsidRPr="00551CD3" w:rsidRDefault="00731C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Written test</w:t>
            </w:r>
          </w:p>
        </w:tc>
      </w:tr>
      <w:tr w:rsidR="00731C6E" w:rsidRPr="00551CD3" w14:paraId="6A97DD5D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63ED6A" w14:textId="77777777" w:rsidR="00731C6E" w:rsidRPr="00551CD3" w:rsidRDefault="00731C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5F141B2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6F127408" w14:textId="77777777" w:rsidTr="00BC6B4A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63070E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18E52F03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FA4FD7" w14:textId="77777777" w:rsidR="00551CD3" w:rsidRPr="00D15FC0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6AD5CB89" w14:textId="77777777" w:rsidR="00551CD3" w:rsidRPr="00D15FC0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r w:rsidR="00731C6E" w:rsidRPr="00D15FC0">
              <w:rPr>
                <w:rFonts w:eastAsia="Times New Roman"/>
                <w:sz w:val="18"/>
                <w:lang w:val="en-US" w:eastAsia="pl-PL"/>
              </w:rPr>
              <w:t xml:space="preserve">Sinaj J. G. </w:t>
            </w:r>
            <w:r w:rsidR="00731C6E" w:rsidRPr="00D15FC0">
              <w:rPr>
                <w:rFonts w:eastAsia="Times New Roman"/>
                <w:i/>
                <w:sz w:val="18"/>
                <w:lang w:val="en-US" w:eastAsia="pl-PL"/>
              </w:rPr>
              <w:t xml:space="preserve">Probability theory: an introductory course. </w:t>
            </w:r>
            <w:r w:rsidR="00731C6E" w:rsidRPr="00D15FC0">
              <w:rPr>
                <w:rFonts w:eastAsia="Times New Roman"/>
                <w:sz w:val="18"/>
                <w:lang w:val="en-US" w:eastAsia="pl-PL"/>
              </w:rPr>
              <w:t>Springer-Verlag, Berlin</w:t>
            </w:r>
          </w:p>
          <w:p w14:paraId="26EE3E35" w14:textId="77777777" w:rsidR="00551CD3" w:rsidRPr="00D15FC0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r w:rsidR="00731C6E" w:rsidRPr="00D15FC0">
              <w:rPr>
                <w:rFonts w:eastAsia="Times New Roman"/>
                <w:sz w:val="18"/>
                <w:lang w:val="en-US" w:eastAsia="pl-PL"/>
              </w:rPr>
              <w:t xml:space="preserve">Weiers R. M. </w:t>
            </w:r>
            <w:r w:rsidR="00731C6E" w:rsidRPr="00D15FC0">
              <w:rPr>
                <w:rFonts w:eastAsia="Times New Roman"/>
                <w:i/>
                <w:sz w:val="18"/>
                <w:lang w:val="en-US" w:eastAsia="pl-PL"/>
              </w:rPr>
              <w:t xml:space="preserve">Introduction to business statistics. </w:t>
            </w:r>
            <w:r w:rsidR="00731C6E" w:rsidRPr="00D15FC0">
              <w:rPr>
                <w:rFonts w:eastAsia="Times New Roman"/>
                <w:sz w:val="18"/>
                <w:lang w:val="en-US" w:eastAsia="pl-PL"/>
              </w:rPr>
              <w:t>Thompson Brooks/Coole, Belmont</w:t>
            </w:r>
          </w:p>
          <w:p w14:paraId="1CD53F6A" w14:textId="77777777" w:rsidR="00551CD3" w:rsidRPr="00D15FC0" w:rsidRDefault="00551CD3" w:rsidP="00897E6C">
            <w:pPr>
              <w:spacing w:after="0" w:line="240" w:lineRule="auto"/>
              <w:ind w:left="560" w:hanging="560"/>
              <w:jc w:val="both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sz w:val="18"/>
                <w:lang w:val="en-US" w:eastAsia="pl-PL"/>
              </w:rPr>
              <w:t xml:space="preserve">[3] </w:t>
            </w:r>
            <w:r w:rsidR="00731C6E" w:rsidRPr="00D15FC0">
              <w:rPr>
                <w:rFonts w:eastAsia="Times New Roman"/>
                <w:sz w:val="18"/>
                <w:lang w:val="en-US" w:eastAsia="pl-PL"/>
              </w:rPr>
              <w:t xml:space="preserve">Kvanli A. H., Pavur </w:t>
            </w:r>
            <w:r w:rsidR="00897E6C" w:rsidRPr="00D15FC0">
              <w:rPr>
                <w:rFonts w:eastAsia="Times New Roman"/>
                <w:sz w:val="18"/>
                <w:lang w:val="en-US" w:eastAsia="pl-PL"/>
              </w:rPr>
              <w:t xml:space="preserve"> R. J. And Guynes C. S.</w:t>
            </w:r>
            <w:r w:rsidR="00897E6C" w:rsidRPr="00D15FC0">
              <w:rPr>
                <w:rFonts w:eastAsia="Times New Roman"/>
                <w:i/>
                <w:sz w:val="18"/>
                <w:lang w:val="en-US" w:eastAsia="pl-PL"/>
              </w:rPr>
              <w:t xml:space="preserve"> Introduction to business statistics: a computer integrated, data analysis approach. </w:t>
            </w:r>
            <w:r w:rsidR="00897E6C" w:rsidRPr="00D15FC0">
              <w:rPr>
                <w:rFonts w:eastAsia="Times New Roman"/>
                <w:sz w:val="18"/>
                <w:lang w:val="en-US" w:eastAsia="pl-PL"/>
              </w:rPr>
              <w:t>South-Western College Publishing, Cincinnati</w:t>
            </w:r>
          </w:p>
          <w:p w14:paraId="3BEE75E9" w14:textId="77777777" w:rsidR="00551CD3" w:rsidRPr="00D15FC0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14:paraId="462E5285" w14:textId="77777777" w:rsidR="00551CD3" w:rsidRPr="00D15FC0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7A20A136" w14:textId="77777777" w:rsidR="00551CD3" w:rsidRPr="00D15FC0" w:rsidRDefault="00551CD3" w:rsidP="00897E6C">
            <w:pPr>
              <w:spacing w:after="0" w:line="240" w:lineRule="auto"/>
              <w:ind w:left="560" w:hanging="560"/>
              <w:jc w:val="both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r w:rsidR="00897E6C" w:rsidRPr="00D15FC0">
              <w:rPr>
                <w:rFonts w:eastAsia="Times New Roman"/>
                <w:sz w:val="18"/>
                <w:lang w:val="en-US" w:eastAsia="pl-PL"/>
              </w:rPr>
              <w:t>Ross S. M.</w:t>
            </w:r>
            <w:r w:rsidR="00897E6C" w:rsidRPr="00D15FC0">
              <w:rPr>
                <w:rFonts w:eastAsia="Times New Roman"/>
                <w:i/>
                <w:sz w:val="18"/>
                <w:lang w:val="en-US" w:eastAsia="pl-PL"/>
              </w:rPr>
              <w:t xml:space="preserve">Introduction to probability and statistics for engineers and scientists. </w:t>
            </w:r>
            <w:r w:rsidR="00897E6C" w:rsidRPr="00D15FC0">
              <w:rPr>
                <w:rFonts w:eastAsia="Times New Roman"/>
                <w:sz w:val="18"/>
                <w:lang w:val="en-US" w:eastAsia="pl-PL"/>
              </w:rPr>
              <w:t>Academic press, Burlingto.</w:t>
            </w:r>
          </w:p>
          <w:p w14:paraId="50D5A035" w14:textId="77777777" w:rsidR="00551CD3" w:rsidRPr="00D15FC0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D15FC0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r w:rsidR="00897E6C" w:rsidRPr="00D15FC0">
              <w:rPr>
                <w:rFonts w:eastAsia="Times New Roman"/>
                <w:sz w:val="18"/>
                <w:lang w:val="en-US" w:eastAsia="pl-PL"/>
              </w:rPr>
              <w:t xml:space="preserve">Lewis M. </w:t>
            </w:r>
            <w:r w:rsidR="00897E6C" w:rsidRPr="00D15FC0">
              <w:rPr>
                <w:rFonts w:eastAsia="Times New Roman"/>
                <w:i/>
                <w:sz w:val="18"/>
                <w:lang w:val="en-US" w:eastAsia="pl-PL"/>
              </w:rPr>
              <w:t xml:space="preserve">Applied statistics for ecocomists. </w:t>
            </w:r>
            <w:r w:rsidR="00897E6C" w:rsidRPr="00D15FC0">
              <w:rPr>
                <w:rFonts w:eastAsia="Times New Roman"/>
                <w:sz w:val="18"/>
                <w:lang w:val="en-US" w:eastAsia="pl-PL"/>
              </w:rPr>
              <w:t>Routledge, London.</w:t>
            </w:r>
          </w:p>
          <w:p w14:paraId="2E6FFA61" w14:textId="77777777" w:rsidR="00551CD3" w:rsidRPr="00897E6C" w:rsidRDefault="00551CD3" w:rsidP="00897E6C">
            <w:pPr>
              <w:spacing w:after="0" w:line="240" w:lineRule="auto"/>
              <w:ind w:left="560" w:hanging="560"/>
              <w:jc w:val="both"/>
              <w:rPr>
                <w:rFonts w:eastAsia="Times New Roman"/>
                <w:lang w:eastAsia="pl-PL"/>
              </w:rPr>
            </w:pPr>
            <w:r w:rsidRPr="00D15FC0">
              <w:rPr>
                <w:rFonts w:eastAsia="Times New Roman"/>
                <w:sz w:val="18"/>
                <w:lang w:val="en-US" w:eastAsia="pl-PL"/>
              </w:rPr>
              <w:t xml:space="preserve">[3] </w:t>
            </w:r>
            <w:r w:rsidR="00897E6C" w:rsidRPr="00D15FC0">
              <w:rPr>
                <w:rFonts w:eastAsia="Times New Roman"/>
                <w:sz w:val="18"/>
                <w:lang w:val="en-US" w:eastAsia="pl-PL"/>
              </w:rPr>
              <w:t>Wilcox R. R., Boca R.</w:t>
            </w:r>
            <w:r w:rsidR="00897E6C" w:rsidRPr="00D15FC0">
              <w:rPr>
                <w:rFonts w:eastAsia="Times New Roman"/>
                <w:i/>
                <w:sz w:val="18"/>
                <w:lang w:val="en-US" w:eastAsia="pl-PL"/>
              </w:rPr>
              <w:t xml:space="preserve"> Modern statistics for the social and behavioral sciences: a practical introduction. </w:t>
            </w:r>
            <w:r w:rsidR="00897E6C">
              <w:rPr>
                <w:rFonts w:eastAsia="Times New Roman"/>
                <w:sz w:val="18"/>
                <w:lang w:eastAsia="pl-PL"/>
              </w:rPr>
              <w:t>CRC press, Raton, Fla.</w:t>
            </w:r>
          </w:p>
        </w:tc>
      </w:tr>
      <w:tr w:rsidR="00551CD3" w:rsidRPr="00366A78" w14:paraId="08758492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493C6A" w14:textId="77777777" w:rsidR="00551CD3" w:rsidRDefault="00551CD3" w:rsidP="00551CD3">
            <w:pPr>
              <w:spacing w:after="0" w:line="210" w:lineRule="atLeast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  <w:p w14:paraId="339F7C6F" w14:textId="0DAEB6FE" w:rsidR="009D0D3A" w:rsidRPr="00551CD3" w:rsidRDefault="00DF5A9E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>
              <w:rPr>
                <w:b/>
                <w:bCs/>
                <w:lang w:val="en-US"/>
              </w:rPr>
              <w:t xml:space="preserve">Zbigniew Michna, </w:t>
            </w:r>
            <w:hyperlink r:id="rId5" w:history="1">
              <w:r>
                <w:rPr>
                  <w:rStyle w:val="Hipercze"/>
                  <w:b/>
                  <w:bCs/>
                  <w:lang w:val="en-US"/>
                </w:rPr>
                <w:t>zbigniew.michna@pwr.edu.pl</w:t>
              </w:r>
            </w:hyperlink>
            <w:bookmarkStart w:id="12" w:name="_GoBack"/>
            <w:bookmarkEnd w:id="12"/>
          </w:p>
        </w:tc>
      </w:tr>
    </w:tbl>
    <w:p w14:paraId="6728AAB0" w14:textId="77777777"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F2F31"/>
    <w:rsid w:val="00103BCA"/>
    <w:rsid w:val="00125A18"/>
    <w:rsid w:val="001503EC"/>
    <w:rsid w:val="0016450C"/>
    <w:rsid w:val="002302A0"/>
    <w:rsid w:val="00366A78"/>
    <w:rsid w:val="003B6762"/>
    <w:rsid w:val="003B6C96"/>
    <w:rsid w:val="003B7CCA"/>
    <w:rsid w:val="003C337D"/>
    <w:rsid w:val="004A6335"/>
    <w:rsid w:val="0055078F"/>
    <w:rsid w:val="00551CD3"/>
    <w:rsid w:val="005E15C5"/>
    <w:rsid w:val="00686555"/>
    <w:rsid w:val="006F2115"/>
    <w:rsid w:val="00725EF3"/>
    <w:rsid w:val="00726225"/>
    <w:rsid w:val="00731C6E"/>
    <w:rsid w:val="0077451C"/>
    <w:rsid w:val="00795A00"/>
    <w:rsid w:val="00823509"/>
    <w:rsid w:val="0087370D"/>
    <w:rsid w:val="00897E6C"/>
    <w:rsid w:val="008D5923"/>
    <w:rsid w:val="008E023A"/>
    <w:rsid w:val="009C0D7F"/>
    <w:rsid w:val="009D0D3A"/>
    <w:rsid w:val="00A23FB4"/>
    <w:rsid w:val="00A407D8"/>
    <w:rsid w:val="00A76C2F"/>
    <w:rsid w:val="00AA13D5"/>
    <w:rsid w:val="00BA602F"/>
    <w:rsid w:val="00BC6B4A"/>
    <w:rsid w:val="00C25E8B"/>
    <w:rsid w:val="00C71356"/>
    <w:rsid w:val="00CA223A"/>
    <w:rsid w:val="00D15FC0"/>
    <w:rsid w:val="00D509FD"/>
    <w:rsid w:val="00D5178F"/>
    <w:rsid w:val="00DF5A9E"/>
    <w:rsid w:val="00E8092C"/>
    <w:rsid w:val="00E917FC"/>
    <w:rsid w:val="00F03D27"/>
    <w:rsid w:val="00F1743F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8950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DF5A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DF5A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6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bigniew.michn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76C10015.dotm</Template>
  <TotalTime>102</TotalTime>
  <Pages>3</Pages>
  <Words>833</Words>
  <Characters>5002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Emilia Chojnacka-Ryśnik</cp:lastModifiedBy>
  <cp:revision>10</cp:revision>
  <cp:lastPrinted>2019-01-18T07:41:00Z</cp:lastPrinted>
  <dcterms:created xsi:type="dcterms:W3CDTF">2019-02-27T07:50:00Z</dcterms:created>
  <dcterms:modified xsi:type="dcterms:W3CDTF">2021-11-30T09:13:00Z</dcterms:modified>
</cp:coreProperties>
</file>